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82D31" w14:textId="76D7B9C2" w:rsidR="002924F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697E4F">
        <w:rPr>
          <w:rFonts w:cs="Arial"/>
          <w:b/>
          <w:sz w:val="24"/>
          <w:szCs w:val="24"/>
        </w:rPr>
        <w:t>102</w:t>
      </w:r>
      <w:r>
        <w:rPr>
          <w:b/>
          <w:i/>
          <w:sz w:val="28"/>
        </w:rPr>
        <w:tab/>
        <w:t>R5-2</w:t>
      </w:r>
      <w:r w:rsidR="00697E4F">
        <w:rPr>
          <w:b/>
          <w:i/>
          <w:sz w:val="28"/>
        </w:rPr>
        <w:t>4</w:t>
      </w:r>
      <w:r w:rsidR="008B160F">
        <w:rPr>
          <w:b/>
          <w:i/>
          <w:sz w:val="28"/>
        </w:rPr>
        <w:t>0471</w:t>
      </w:r>
    </w:p>
    <w:p w14:paraId="7E8EEC9B" w14:textId="77777777" w:rsidR="00697E4F" w:rsidRDefault="00697E4F" w:rsidP="00697E4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Athens, Greece, 26 February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March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2924F3" w14:paraId="48CB0BF3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B1114" w14:textId="77777777" w:rsidR="002924F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7</w:t>
            </w:r>
            <w:r>
              <w:rPr>
                <w:i/>
                <w:sz w:val="14"/>
              </w:rPr>
              <w:t>.0</w:t>
            </w:r>
          </w:p>
        </w:tc>
      </w:tr>
      <w:tr w:rsidR="002924F3" w14:paraId="0F578A8C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4165" w14:textId="77777777" w:rsidR="002924F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2924F3" w14:paraId="6A4ED2B3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2C6AE1F2" w14:textId="77777777" w:rsidR="002924F3" w:rsidRDefault="00292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1B6AC686" w14:textId="77777777" w:rsidR="002924F3" w:rsidRDefault="00292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4F3" w14:paraId="539167C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61CED" w14:textId="77777777" w:rsidR="002924F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0B2A0" w14:textId="2B6E92AB" w:rsidR="002924F3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043011" w:rsidRPr="00043011">
              <w:t>NR band and CBW FR1 n25 and n71</w:t>
            </w:r>
          </w:p>
        </w:tc>
      </w:tr>
      <w:tr w:rsidR="002924F3" w14:paraId="38C5ED6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C4764B0" w14:textId="77777777" w:rsidR="002924F3" w:rsidRDefault="002924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29EE5F2C" w14:textId="77777777" w:rsidR="002924F3" w:rsidRDefault="002924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4F3" w14:paraId="4AAC1D0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8121" w14:textId="77777777" w:rsidR="002924F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2339A5E" w14:textId="71021215" w:rsidR="002924F3" w:rsidRDefault="00697E4F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B5D7A7" w14:textId="77777777" w:rsidR="002924F3" w:rsidRDefault="002924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1ECA6D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8B09C" w14:textId="593501E4" w:rsidR="002924F3" w:rsidRDefault="00697E4F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</w:tbl>
    <w:p w14:paraId="47E24C8A" w14:textId="77777777" w:rsidR="002924F3" w:rsidRDefault="002924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2924F3" w14:paraId="2B697534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9F3069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1103AA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64A3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E1A7920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5833C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A880F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9E4CD6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7C21912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C487E76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8542D" w14:textId="535298DD" w:rsidR="002924F3" w:rsidRDefault="000430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A321DFC" w14:textId="77777777" w:rsidR="002924F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52C01" w14:textId="4BFD6683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660BE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2542C2A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A8D2BE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99332" w14:textId="77777777" w:rsidR="002924F3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0CCA4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378380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C89C2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DC386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752361A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D3315E8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BDC1B73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6177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8901B6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84E6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65B025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AFD191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65C77D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0A2EA72" w14:textId="77777777" w:rsidR="002924F3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08B756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6E2041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843ED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29B4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6E6E108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AB856B4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E31EF1" w14:textId="77777777" w:rsidR="002924F3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26DE7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05531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0FEDC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E1165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556F14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7C0347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96692D" w14:textId="77777777" w:rsidR="002924F3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4DA78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0F17C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FD2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8E2F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06C068B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371D27A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A4954B" w14:textId="77777777" w:rsidR="002924F3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04B90" w14:textId="623902C4" w:rsidR="002924F3" w:rsidRDefault="00697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5FD41E" w14:textId="77777777" w:rsidR="002924F3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93FA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C4282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88DEC8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7D249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1F2A4D4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A344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0A46AC6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105BF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6645B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7D64870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B6D4FA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153292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1C3E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59651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45EA5" w14:textId="402BF2F8" w:rsidR="002924F3" w:rsidRDefault="00697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8FA2C8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11C4D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49D1679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73EE68" w14:textId="77777777" w:rsidR="002924F3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8DEC71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B46AAB" w14:textId="77777777" w:rsidR="002924F3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DDC3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4722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48A1375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5C8F58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9815CB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2CEDCBB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4F6BC43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15B07BC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D619F7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0FAF0C7F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97F300A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A151AF8" w14:textId="77777777" w:rsidR="002924F3" w:rsidRDefault="00C67310" w:rsidP="00697E4F">
            <w:pPr>
              <w:pStyle w:val="CRCoverPage"/>
              <w:spacing w:after="0"/>
            </w:pPr>
            <w:r w:rsidRPr="00C67310">
              <w:t>n25 CBW (35,45)</w:t>
            </w:r>
            <w:r w:rsidRPr="00C67310">
              <w:t xml:space="preserve"> </w:t>
            </w:r>
          </w:p>
          <w:p w14:paraId="185800CE" w14:textId="77777777" w:rsidR="00C67310" w:rsidRPr="00C67310" w:rsidRDefault="00C67310" w:rsidP="00697E4F">
            <w:pPr>
              <w:pStyle w:val="CRCoverPage"/>
              <w:spacing w:after="0"/>
            </w:pPr>
            <w:r w:rsidRPr="00C67310">
              <w:t>n71 CBW (25,30)</w:t>
            </w:r>
          </w:p>
          <w:p w14:paraId="2F62C98C" w14:textId="6A68344F" w:rsidR="00C67310" w:rsidRDefault="00C67310" w:rsidP="00697E4F">
            <w:pPr>
              <w:pStyle w:val="CRCoverPage"/>
              <w:spacing w:after="0"/>
              <w:rPr>
                <w:b/>
                <w:caps/>
              </w:rPr>
            </w:pPr>
            <w:r w:rsidRPr="00C67310">
              <w:t>n71 CBW (35)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AD87F" w14:textId="77777777" w:rsidR="002924F3" w:rsidRDefault="002924F3">
            <w:pPr>
              <w:pStyle w:val="CRCoverPage"/>
              <w:spacing w:after="0"/>
            </w:pPr>
          </w:p>
        </w:tc>
      </w:tr>
      <w:tr w:rsidR="002924F3" w14:paraId="7063FD2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E890351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9511098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5F66CB7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9B565A0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866F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1F4DF4C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6F2D98B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907B64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DA999F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450FE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AE3C6C9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2924F3" w14:paraId="3360F076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CB4FF8B" w14:textId="77777777" w:rsidR="002924F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16BC2B46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BD4E39C" w14:textId="77777777" w:rsidR="002924F3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2CC6F1" w14:textId="77777777" w:rsidR="002924F3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8DB46" w14:textId="77777777" w:rsidR="002924F3" w:rsidRDefault="002924F3">
            <w:pPr>
              <w:pStyle w:val="CRCoverPage"/>
              <w:spacing w:after="0"/>
            </w:pPr>
          </w:p>
        </w:tc>
      </w:tr>
      <w:tr w:rsidR="002924F3" w14:paraId="22ED56CA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F5A53A" w14:textId="77777777" w:rsidR="002924F3" w:rsidRDefault="002924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2D06B0C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0A7A86A" w14:textId="77777777" w:rsidR="002924F3" w:rsidRDefault="002924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4CA7D" w14:textId="77777777" w:rsidR="002924F3" w:rsidRDefault="002924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91167" w14:textId="77777777" w:rsidR="002924F3" w:rsidRDefault="002924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062749F8" w14:textId="77777777" w:rsidR="002924F3" w:rsidRDefault="002924F3">
      <w:pPr>
        <w:pStyle w:val="CRCoverPage"/>
        <w:rPr>
          <w:lang w:val="en-US"/>
        </w:rPr>
      </w:pPr>
    </w:p>
    <w:sectPr w:rsidR="002924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431F" w14:textId="77777777" w:rsidR="00D517AB" w:rsidRDefault="00D517AB">
      <w:pPr>
        <w:spacing w:after="0"/>
      </w:pPr>
      <w:r>
        <w:separator/>
      </w:r>
    </w:p>
  </w:endnote>
  <w:endnote w:type="continuationSeparator" w:id="0">
    <w:p w14:paraId="3A43F3C6" w14:textId="77777777" w:rsidR="00D517AB" w:rsidRDefault="00D517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57C3B" w14:textId="77777777" w:rsidR="002924F3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15751" w14:textId="77777777" w:rsidR="00D517AB" w:rsidRDefault="00D517AB">
      <w:pPr>
        <w:spacing w:after="0"/>
      </w:pPr>
      <w:r>
        <w:separator/>
      </w:r>
    </w:p>
  </w:footnote>
  <w:footnote w:type="continuationSeparator" w:id="0">
    <w:p w14:paraId="00DA7154" w14:textId="77777777" w:rsidR="00D517AB" w:rsidRDefault="00D517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1F7F7" w14:textId="77777777" w:rsidR="002924F3" w:rsidRDefault="002924F3">
    <w:pPr>
      <w:pStyle w:val="Header"/>
    </w:pPr>
  </w:p>
  <w:p w14:paraId="45A2A468" w14:textId="77777777" w:rsidR="002924F3" w:rsidRDefault="002924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86016648">
    <w:abstractNumId w:val="3"/>
  </w:num>
  <w:num w:numId="2" w16cid:durableId="708649406">
    <w:abstractNumId w:val="5"/>
  </w:num>
  <w:num w:numId="3" w16cid:durableId="614793678">
    <w:abstractNumId w:val="1"/>
  </w:num>
  <w:num w:numId="4" w16cid:durableId="1886988123">
    <w:abstractNumId w:val="4"/>
  </w:num>
  <w:num w:numId="5" w16cid:durableId="176620102">
    <w:abstractNumId w:val="14"/>
  </w:num>
  <w:num w:numId="6" w16cid:durableId="1800682757">
    <w:abstractNumId w:val="2"/>
  </w:num>
  <w:num w:numId="7" w16cid:durableId="247464042">
    <w:abstractNumId w:val="10"/>
  </w:num>
  <w:num w:numId="8" w16cid:durableId="1723165329">
    <w:abstractNumId w:val="7"/>
  </w:num>
  <w:num w:numId="9" w16cid:durableId="1211654607">
    <w:abstractNumId w:val="13"/>
  </w:num>
  <w:num w:numId="10" w16cid:durableId="281041101">
    <w:abstractNumId w:val="15"/>
  </w:num>
  <w:num w:numId="11" w16cid:durableId="1423724000">
    <w:abstractNumId w:val="16"/>
  </w:num>
  <w:num w:numId="12" w16cid:durableId="353003122">
    <w:abstractNumId w:val="8"/>
  </w:num>
  <w:num w:numId="13" w16cid:durableId="787896118">
    <w:abstractNumId w:val="9"/>
  </w:num>
  <w:num w:numId="14" w16cid:durableId="394821132">
    <w:abstractNumId w:val="6"/>
  </w:num>
  <w:num w:numId="15" w16cid:durableId="1837106071">
    <w:abstractNumId w:val="12"/>
  </w:num>
  <w:num w:numId="16" w16cid:durableId="945651537">
    <w:abstractNumId w:val="0"/>
  </w:num>
  <w:num w:numId="17" w16cid:durableId="16228833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301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4F3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A01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97E4F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160F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5E9D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04FE"/>
    <w:rsid w:val="00C64B1D"/>
    <w:rsid w:val="00C65EC4"/>
    <w:rsid w:val="00C67310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517AB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5326E9"/>
  <w15:docId w15:val="{542770B2-4AA0-41E1-9166-C571C961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C604F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81</Words>
  <Characters>659</Characters>
  <Application>Microsoft Office Word</Application>
  <DocSecurity>0</DocSecurity>
  <Lines>5</Lines>
  <Paragraphs>1</Paragraphs>
  <ScaleCrop>false</ScaleCrop>
  <Company>ETSI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Nokia-Tuomo Säynäjäkangas</cp:lastModifiedBy>
  <cp:revision>2</cp:revision>
  <cp:lastPrinted>2020-02-05T15:54:00Z</cp:lastPrinted>
  <dcterms:created xsi:type="dcterms:W3CDTF">2024-02-09T12:39:00Z</dcterms:created>
  <dcterms:modified xsi:type="dcterms:W3CDTF">2024-02-09T12:39:00Z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